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7B8C1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Robert BAYELE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9A793C4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Subprior of the House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Jerusalem in England.</w:t>
      </w:r>
    </w:p>
    <w:p w14:paraId="7CDC7CE6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07453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6B55DD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Ash, Surrey(q.v.), gifted his goods and chattels to </w:t>
      </w: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</w:p>
    <w:p w14:paraId="05C9E498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Laurens of Lambeth(q.v.).</w:t>
      </w:r>
    </w:p>
    <w:p w14:paraId="2D533E83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p.74)</w:t>
      </w:r>
    </w:p>
    <w:p w14:paraId="6D91F045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BB6840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9B295B" w14:textId="77777777" w:rsidR="00C02621" w:rsidRDefault="00C02621" w:rsidP="00C026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438C48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53C95" w14:textId="77777777" w:rsidR="00C02621" w:rsidRDefault="00C02621" w:rsidP="009139A6">
      <w:r>
        <w:separator/>
      </w:r>
    </w:p>
  </w:endnote>
  <w:endnote w:type="continuationSeparator" w:id="0">
    <w:p w14:paraId="74660828" w14:textId="77777777" w:rsidR="00C02621" w:rsidRDefault="00C026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4FB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7F5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316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0625C" w14:textId="77777777" w:rsidR="00C02621" w:rsidRDefault="00C02621" w:rsidP="009139A6">
      <w:r>
        <w:separator/>
      </w:r>
    </w:p>
  </w:footnote>
  <w:footnote w:type="continuationSeparator" w:id="0">
    <w:p w14:paraId="172E84B4" w14:textId="77777777" w:rsidR="00C02621" w:rsidRDefault="00C026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33D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6FA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D7C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621"/>
    <w:rsid w:val="000666E0"/>
    <w:rsid w:val="002510B7"/>
    <w:rsid w:val="005C130B"/>
    <w:rsid w:val="00826F5C"/>
    <w:rsid w:val="009139A6"/>
    <w:rsid w:val="009448BB"/>
    <w:rsid w:val="00A3176C"/>
    <w:rsid w:val="00BA00AB"/>
    <w:rsid w:val="00C0262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DC239"/>
  <w15:chartTrackingRefBased/>
  <w15:docId w15:val="{28507719-1911-422D-A96C-EF7B1377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2021-04-01T20:44:00Z</dcterms:created>
  <dcterms:modified xsi:type="dcterms:W3CDTF">2021-04-01T20:45:00Z</dcterms:modified>
</cp:coreProperties>
</file>